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C2FF7" w14:textId="77777777" w:rsidR="00A457BD" w:rsidRDefault="00A457BD" w:rsidP="00A457BD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AMADAS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089064E" w14:textId="77777777" w:rsidR="00A457BD" w:rsidRDefault="00A457BD" w:rsidP="00A457BD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</w:p>
    <w:p w14:paraId="23C37D35" w14:textId="77777777" w:rsidR="00A457BD" w:rsidRDefault="00A457BD" w:rsidP="00A457BD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</w:p>
    <w:p w14:paraId="1DA72DCD" w14:textId="77777777" w:rsidR="00A457BD" w:rsidRDefault="00A457BD" w:rsidP="00A457BD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FitzJohn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Dartmouth(q.v.).</w:t>
      </w:r>
    </w:p>
    <w:p w14:paraId="3194E4C2" w14:textId="77777777" w:rsidR="00A457BD" w:rsidRDefault="00A457BD" w:rsidP="00A457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818A90D" w14:textId="77777777" w:rsidR="00A457BD" w:rsidRDefault="00A457BD" w:rsidP="00A457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A2D41" w14:textId="77777777" w:rsidR="00A457BD" w:rsidRDefault="00A457BD" w:rsidP="00A457BD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</w:p>
    <w:p w14:paraId="7846EA61" w14:textId="77777777" w:rsidR="00A457BD" w:rsidRDefault="00A457BD" w:rsidP="00A457BD">
      <w:pPr>
        <w:pStyle w:val="NoSpacing"/>
        <w:tabs>
          <w:tab w:val="left" w:pos="24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2022</w:t>
      </w:r>
    </w:p>
    <w:p w14:paraId="2897B1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62193" w14:textId="77777777" w:rsidR="00A457BD" w:rsidRDefault="00A457BD" w:rsidP="009139A6">
      <w:r>
        <w:separator/>
      </w:r>
    </w:p>
  </w:endnote>
  <w:endnote w:type="continuationSeparator" w:id="0">
    <w:p w14:paraId="4B2B5556" w14:textId="77777777" w:rsidR="00A457BD" w:rsidRDefault="00A457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751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5C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8A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4FA3D" w14:textId="77777777" w:rsidR="00A457BD" w:rsidRDefault="00A457BD" w:rsidP="009139A6">
      <w:r>
        <w:separator/>
      </w:r>
    </w:p>
  </w:footnote>
  <w:footnote w:type="continuationSeparator" w:id="0">
    <w:p w14:paraId="46EB2AD6" w14:textId="77777777" w:rsidR="00A457BD" w:rsidRDefault="00A457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A4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E8E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FCF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7BD"/>
    <w:rsid w:val="000666E0"/>
    <w:rsid w:val="002510B7"/>
    <w:rsid w:val="005C130B"/>
    <w:rsid w:val="00826F5C"/>
    <w:rsid w:val="009139A6"/>
    <w:rsid w:val="009448BB"/>
    <w:rsid w:val="00A3176C"/>
    <w:rsid w:val="00A457BD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F4934"/>
  <w15:chartTrackingRefBased/>
  <w15:docId w15:val="{8ECEA43D-0377-451A-BE57-1D974696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5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2022-03-10T12:14:00Z</dcterms:created>
  <dcterms:modified xsi:type="dcterms:W3CDTF">2022-03-10T12:15:00Z</dcterms:modified>
</cp:coreProperties>
</file>